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28D19" w14:textId="77777777" w:rsidR="00EA4957" w:rsidRDefault="00EA4957" w:rsidP="00EA49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STONE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fl.1448)</w:t>
      </w:r>
    </w:p>
    <w:p w14:paraId="1E4BD6B8" w14:textId="77777777" w:rsidR="00EA4957" w:rsidRDefault="00EA4957" w:rsidP="00EA49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Coventry. Hosier.</w:t>
      </w:r>
    </w:p>
    <w:p w14:paraId="5E791421" w14:textId="77777777" w:rsidR="00EA4957" w:rsidRDefault="00EA4957" w:rsidP="00EA4957">
      <w:pPr>
        <w:pStyle w:val="NoSpacing"/>
        <w:jc w:val="both"/>
        <w:rPr>
          <w:rFonts w:cs="Times New Roman"/>
          <w:szCs w:val="24"/>
          <w:lang w:val="en-GB"/>
        </w:rPr>
      </w:pPr>
    </w:p>
    <w:p w14:paraId="6606142C" w14:textId="77777777" w:rsidR="00EA4957" w:rsidRDefault="00EA4957" w:rsidP="00EA4957">
      <w:pPr>
        <w:pStyle w:val="NoSpacing"/>
        <w:jc w:val="both"/>
        <w:rPr>
          <w:rFonts w:cs="Times New Roman"/>
          <w:szCs w:val="24"/>
          <w:lang w:val="en-GB"/>
        </w:rPr>
      </w:pPr>
    </w:p>
    <w:p w14:paraId="1240C231" w14:textId="77777777" w:rsidR="00EA4957" w:rsidRDefault="00EA4957" w:rsidP="00EA49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1448</w:t>
      </w:r>
      <w:r>
        <w:rPr>
          <w:rFonts w:cs="Times New Roman"/>
          <w:szCs w:val="24"/>
          <w:lang w:val="en-GB"/>
        </w:rPr>
        <w:tab/>
        <w:t xml:space="preserve">Thomas Danyell(q.v.) and Thomas Mountford(q.v.) brought a </w:t>
      </w:r>
      <w:proofErr w:type="gramStart"/>
      <w:r>
        <w:rPr>
          <w:rFonts w:cs="Times New Roman"/>
          <w:szCs w:val="24"/>
          <w:lang w:val="en-GB"/>
        </w:rPr>
        <w:t>plaint</w:t>
      </w:r>
      <w:proofErr w:type="gramEnd"/>
    </w:p>
    <w:p w14:paraId="59667BFC" w14:textId="77777777" w:rsidR="00EA4957" w:rsidRDefault="00EA4957" w:rsidP="00EA49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of trespass against him and six others.</w:t>
      </w:r>
    </w:p>
    <w:p w14:paraId="4BAF5680" w14:textId="77777777" w:rsidR="00EA4957" w:rsidRDefault="00EA4957" w:rsidP="00EA49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636E2B">
          <w:rPr>
            <w:rStyle w:val="Hyperlink"/>
            <w:rFonts w:cs="Times New Roman"/>
            <w:szCs w:val="24"/>
            <w:lang w:val="en-GB"/>
          </w:rPr>
          <w:t>https://waalt.uh.edu/index.php/CP40/748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2096522E" w14:textId="77777777" w:rsidR="00EA4957" w:rsidRDefault="00EA4957" w:rsidP="00EA4957">
      <w:pPr>
        <w:pStyle w:val="NoSpacing"/>
        <w:jc w:val="both"/>
        <w:rPr>
          <w:rFonts w:cs="Times New Roman"/>
          <w:szCs w:val="24"/>
          <w:lang w:val="en-GB"/>
        </w:rPr>
      </w:pPr>
    </w:p>
    <w:p w14:paraId="41DB74D8" w14:textId="77777777" w:rsidR="00EA4957" w:rsidRDefault="00EA4957" w:rsidP="00EA4957">
      <w:pPr>
        <w:pStyle w:val="NoSpacing"/>
        <w:jc w:val="both"/>
        <w:rPr>
          <w:rFonts w:cs="Times New Roman"/>
          <w:szCs w:val="24"/>
          <w:lang w:val="en-GB"/>
        </w:rPr>
      </w:pPr>
    </w:p>
    <w:p w14:paraId="1B1E5CE9" w14:textId="77777777" w:rsidR="00EA4957" w:rsidRDefault="00EA4957" w:rsidP="00EA495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26 November 2023</w:t>
      </w:r>
    </w:p>
    <w:p w14:paraId="4BD90F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8C3C8" w14:textId="77777777" w:rsidR="00EA4957" w:rsidRDefault="00EA4957" w:rsidP="009139A6">
      <w:r>
        <w:separator/>
      </w:r>
    </w:p>
  </w:endnote>
  <w:endnote w:type="continuationSeparator" w:id="0">
    <w:p w14:paraId="6A34AE9A" w14:textId="77777777" w:rsidR="00EA4957" w:rsidRDefault="00EA49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C7C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AF4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B2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8932B" w14:textId="77777777" w:rsidR="00EA4957" w:rsidRDefault="00EA4957" w:rsidP="009139A6">
      <w:r>
        <w:separator/>
      </w:r>
    </w:p>
  </w:footnote>
  <w:footnote w:type="continuationSeparator" w:id="0">
    <w:p w14:paraId="7F789757" w14:textId="77777777" w:rsidR="00EA4957" w:rsidRDefault="00EA49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275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BF9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402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95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A495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5132"/>
  <w15:chartTrackingRefBased/>
  <w15:docId w15:val="{176F3616-A767-43B0-A7A1-6AAB3BD7C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A49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2023-11-30T15:48:00Z</dcterms:created>
  <dcterms:modified xsi:type="dcterms:W3CDTF">2023-11-30T15:48:00Z</dcterms:modified>
</cp:coreProperties>
</file>